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DF" w:rsidRPr="008269C8" w:rsidRDefault="005655DF" w:rsidP="00770A3F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ПРИЛОЖЕНИЕ № 1</w:t>
      </w:r>
    </w:p>
    <w:p w:rsidR="005655DF" w:rsidRPr="008269C8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5655DF" w:rsidRPr="008269C8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5655DF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   </w:t>
      </w:r>
    </w:p>
    <w:p w:rsidR="005655DF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территории</w:t>
      </w:r>
    </w:p>
    <w:p w:rsidR="005655DF" w:rsidRPr="00770A3F" w:rsidRDefault="005655DF" w:rsidP="00770A3F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770A3F">
        <w:rPr>
          <w:sz w:val="28"/>
          <w:szCs w:val="28"/>
        </w:rPr>
        <w:t>МУП «Парк Поддубного»</w:t>
      </w:r>
    </w:p>
    <w:p w:rsidR="005655DF" w:rsidRDefault="005655DF" w:rsidP="00F23BE8">
      <w:pPr>
        <w:jc w:val="center"/>
        <w:rPr>
          <w:sz w:val="28"/>
          <w:szCs w:val="28"/>
        </w:rPr>
      </w:pPr>
    </w:p>
    <w:p w:rsidR="005655DF" w:rsidRPr="008269C8" w:rsidRDefault="005655DF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ЗАЯВЛЕНИЕ</w:t>
      </w:r>
    </w:p>
    <w:p w:rsidR="005655DF" w:rsidRDefault="005655DF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 xml:space="preserve">на участие в конкурсе на право размещения </w:t>
      </w:r>
      <w:r>
        <w:rPr>
          <w:sz w:val="28"/>
          <w:szCs w:val="28"/>
        </w:rPr>
        <w:t xml:space="preserve">нестационарных </w:t>
      </w:r>
    </w:p>
    <w:p w:rsidR="005655DF" w:rsidRPr="00770A3F" w:rsidRDefault="005655DF" w:rsidP="00770A3F">
      <w:pPr>
        <w:jc w:val="center"/>
        <w:rPr>
          <w:sz w:val="28"/>
          <w:szCs w:val="28"/>
        </w:rPr>
      </w:pPr>
      <w:r w:rsidRPr="00770A3F">
        <w:rPr>
          <w:sz w:val="28"/>
          <w:szCs w:val="28"/>
        </w:rPr>
        <w:t xml:space="preserve">торговых объектов и объектов по оказанию услуг  </w:t>
      </w:r>
      <w:r w:rsidRPr="00770A3F">
        <w:rPr>
          <w:bCs/>
          <w:sz w:val="28"/>
          <w:szCs w:val="28"/>
        </w:rPr>
        <w:t xml:space="preserve">территории </w:t>
      </w:r>
    </w:p>
    <w:p w:rsidR="005655DF" w:rsidRPr="001E7EDF" w:rsidRDefault="005655DF" w:rsidP="00770A3F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7EDF">
        <w:rPr>
          <w:rFonts w:ascii="Times New Roman" w:hAnsi="Times New Roman" w:cs="Times New Roman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5655DF" w:rsidRPr="008269C8" w:rsidRDefault="005655DF" w:rsidP="00F23BE8">
      <w:pPr>
        <w:jc w:val="center"/>
        <w:rPr>
          <w:sz w:val="28"/>
          <w:szCs w:val="28"/>
        </w:rPr>
      </w:pPr>
    </w:p>
    <w:p w:rsidR="005655DF" w:rsidRPr="008269C8" w:rsidRDefault="005655DF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5655DF" w:rsidRPr="003579E5" w:rsidRDefault="005655DF" w:rsidP="00F23BE8">
      <w:pPr>
        <w:jc w:val="center"/>
      </w:pPr>
      <w:r w:rsidRPr="003579E5">
        <w:t xml:space="preserve">(наименование юридического лица, Ф.И.О. </w:t>
      </w:r>
      <w:r>
        <w:t xml:space="preserve">индивидуального </w:t>
      </w:r>
      <w:r w:rsidRPr="003579E5">
        <w:t>предпринимателя</w:t>
      </w:r>
      <w:r>
        <w:t>, самозанятого</w:t>
      </w:r>
      <w:r w:rsidRPr="003579E5">
        <w:t>)</w:t>
      </w:r>
    </w:p>
    <w:p w:rsidR="005655DF" w:rsidRPr="008269C8" w:rsidRDefault="005655DF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5655DF" w:rsidRPr="00770A3F" w:rsidRDefault="005655DF" w:rsidP="00770A3F">
      <w:pPr>
        <w:jc w:val="center"/>
      </w:pPr>
      <w:r w:rsidRPr="003579E5">
        <w:t xml:space="preserve">(юридический адрес юридического лица, адрес места жительства </w:t>
      </w:r>
      <w:r>
        <w:t xml:space="preserve">индивидуального </w:t>
      </w:r>
      <w:r w:rsidRPr="00770A3F">
        <w:t>предпринимателя, самозанятого, ИНН, телефон, электронная почта)</w:t>
      </w:r>
    </w:p>
    <w:p w:rsidR="005655DF" w:rsidRPr="00770A3F" w:rsidRDefault="005655DF" w:rsidP="00770A3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0A3F">
        <w:rPr>
          <w:rFonts w:ascii="Times New Roman" w:hAnsi="Times New Roman" w:cs="Times New Roman"/>
          <w:b w:val="0"/>
          <w:sz w:val="28"/>
          <w:szCs w:val="28"/>
        </w:rPr>
        <w:t>именуемый в дальнейшем Заявитель, принимает решение об участии в конкурсе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5655DF" w:rsidRPr="008269C8" w:rsidRDefault="005655DF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 по следующим видам товаров (услуг):____</w:t>
      </w:r>
      <w:r>
        <w:rPr>
          <w:sz w:val="28"/>
          <w:szCs w:val="28"/>
        </w:rPr>
        <w:t>_________________________</w:t>
      </w:r>
    </w:p>
    <w:p w:rsidR="005655DF" w:rsidRPr="008269C8" w:rsidRDefault="005655DF" w:rsidP="00F23BE8">
      <w:pPr>
        <w:jc w:val="both"/>
        <w:rPr>
          <w:sz w:val="28"/>
          <w:szCs w:val="28"/>
        </w:rPr>
      </w:pPr>
      <w:r>
        <w:rPr>
          <w:sz w:val="28"/>
          <w:szCs w:val="28"/>
        </w:rPr>
        <w:t>Лот  № _____________</w:t>
      </w:r>
      <w:r w:rsidRPr="008269C8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_______________________________.</w:t>
      </w:r>
    </w:p>
    <w:p w:rsidR="005655DF" w:rsidRPr="00770A3F" w:rsidRDefault="005655DF" w:rsidP="00770A3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269C8">
        <w:tab/>
      </w:r>
      <w:r w:rsidRPr="00770A3F">
        <w:rPr>
          <w:rFonts w:ascii="Times New Roman" w:hAnsi="Times New Roman" w:cs="Times New Roman"/>
          <w:b w:val="0"/>
          <w:sz w:val="28"/>
          <w:szCs w:val="28"/>
        </w:rPr>
        <w:t>С условиями, Положением и извещением о проведении Конкурса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 ознакомлен.</w:t>
      </w:r>
    </w:p>
    <w:p w:rsidR="005655DF" w:rsidRPr="008269C8" w:rsidRDefault="005655DF" w:rsidP="004D24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8269C8">
        <w:rPr>
          <w:sz w:val="28"/>
          <w:szCs w:val="28"/>
        </w:rPr>
        <w:t xml:space="preserve">_________      </w:t>
      </w:r>
      <w:r>
        <w:rPr>
          <w:sz w:val="28"/>
          <w:szCs w:val="28"/>
        </w:rPr>
        <w:t xml:space="preserve">      </w:t>
      </w:r>
      <w:r w:rsidRPr="008269C8">
        <w:rPr>
          <w:sz w:val="28"/>
          <w:szCs w:val="28"/>
        </w:rPr>
        <w:t xml:space="preserve"> ___________________________</w:t>
      </w:r>
    </w:p>
    <w:p w:rsidR="005655DF" w:rsidRDefault="005655DF" w:rsidP="004D244D">
      <w:pPr>
        <w:autoSpaceDE w:val="0"/>
        <w:autoSpaceDN w:val="0"/>
        <w:adjustRightInd w:val="0"/>
        <w:jc w:val="both"/>
      </w:pPr>
      <w:r w:rsidRPr="008269C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</w:t>
      </w:r>
      <w:r w:rsidRPr="008269C8">
        <w:rPr>
          <w:sz w:val="28"/>
          <w:szCs w:val="28"/>
        </w:rPr>
        <w:t xml:space="preserve">     </w:t>
      </w:r>
      <w:r>
        <w:rPr>
          <w:sz w:val="28"/>
          <w:szCs w:val="28"/>
        </w:rPr>
        <w:t>(</w:t>
      </w:r>
      <w:r w:rsidRPr="003579E5">
        <w:t>подпис</w:t>
      </w:r>
      <w:r>
        <w:t xml:space="preserve">ь заявителя )                        </w:t>
      </w:r>
      <w:r w:rsidRPr="003579E5">
        <w:t xml:space="preserve"> </w:t>
      </w:r>
      <w:r>
        <w:t>(</w:t>
      </w:r>
      <w:r w:rsidRPr="003579E5">
        <w:t>расшифровка подписи</w:t>
      </w:r>
      <w:r>
        <w:t>)</w:t>
      </w:r>
      <w:r w:rsidRPr="003579E5">
        <w:t xml:space="preserve">       </w:t>
      </w:r>
    </w:p>
    <w:p w:rsidR="005655DF" w:rsidRPr="003579E5" w:rsidRDefault="005655DF" w:rsidP="00F23BE8">
      <w:pPr>
        <w:ind w:firstLine="708"/>
        <w:jc w:val="both"/>
        <w:rPr>
          <w:sz w:val="28"/>
          <w:szCs w:val="28"/>
        </w:rPr>
      </w:pPr>
    </w:p>
    <w:p w:rsidR="005655DF" w:rsidRPr="00770A3F" w:rsidRDefault="005655DF" w:rsidP="00770A3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0A3F">
        <w:rPr>
          <w:rFonts w:ascii="Times New Roman" w:hAnsi="Times New Roman" w:cs="Times New Roman"/>
          <w:b w:val="0"/>
          <w:sz w:val="28"/>
          <w:szCs w:val="28"/>
        </w:rPr>
        <w:t>К заявлению прилагаю пакет (запечатанный конверт) с документами, оформленными   в   соответствии   с требованиями Положения о размещении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5655DF" w:rsidRDefault="005655DF" w:rsidP="00770A3F">
      <w:pPr>
        <w:pStyle w:val="ConsPlusNonformat"/>
        <w:ind w:firstLine="708"/>
        <w:jc w:val="both"/>
      </w:pPr>
    </w:p>
    <w:p w:rsidR="005655DF" w:rsidRPr="008269C8" w:rsidRDefault="005655DF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79E5">
        <w:t xml:space="preserve">       </w:t>
      </w:r>
      <w:r>
        <w:rPr>
          <w:sz w:val="28"/>
          <w:szCs w:val="28"/>
        </w:rPr>
        <w:t xml:space="preserve">                                 </w:t>
      </w:r>
      <w:r w:rsidRPr="008269C8">
        <w:rPr>
          <w:sz w:val="28"/>
          <w:szCs w:val="28"/>
        </w:rPr>
        <w:t xml:space="preserve">          _______</w:t>
      </w:r>
      <w:r>
        <w:rPr>
          <w:sz w:val="28"/>
          <w:szCs w:val="28"/>
        </w:rPr>
        <w:t>___</w:t>
      </w:r>
      <w:r w:rsidRPr="008269C8">
        <w:rPr>
          <w:sz w:val="28"/>
          <w:szCs w:val="28"/>
        </w:rPr>
        <w:t>__       ___________________________</w:t>
      </w:r>
    </w:p>
    <w:p w:rsidR="005655DF" w:rsidRDefault="005655DF" w:rsidP="00F23BE8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579E5">
        <w:t xml:space="preserve">                             </w:t>
      </w:r>
      <w:r>
        <w:t xml:space="preserve">                          (подпись заявителя)      </w:t>
      </w:r>
      <w:r w:rsidRPr="003579E5">
        <w:t xml:space="preserve">                  </w:t>
      </w:r>
      <w:r>
        <w:t>(</w:t>
      </w:r>
      <w:r w:rsidRPr="003579E5">
        <w:t>расшифровка  подписи</w:t>
      </w:r>
      <w:r>
        <w:t>)</w:t>
      </w:r>
      <w:r w:rsidRPr="003579E5">
        <w:t xml:space="preserve"> </w:t>
      </w:r>
    </w:p>
    <w:p w:rsidR="005655DF" w:rsidRPr="003579E5" w:rsidRDefault="005655DF" w:rsidP="00F23BE8">
      <w:pPr>
        <w:autoSpaceDE w:val="0"/>
        <w:autoSpaceDN w:val="0"/>
        <w:adjustRightInd w:val="0"/>
        <w:jc w:val="both"/>
      </w:pPr>
      <w:r w:rsidRPr="003579E5">
        <w:t xml:space="preserve">                 </w:t>
      </w:r>
    </w:p>
    <w:p w:rsidR="005655DF" w:rsidRPr="000E21D4" w:rsidRDefault="005655DF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21D4">
        <w:rPr>
          <w:sz w:val="28"/>
          <w:szCs w:val="28"/>
        </w:rPr>
        <w:t>М.п.</w:t>
      </w:r>
      <w:r>
        <w:rPr>
          <w:sz w:val="28"/>
          <w:szCs w:val="28"/>
        </w:rPr>
        <w:t xml:space="preserve">                              </w:t>
      </w:r>
      <w:r w:rsidRPr="000E21D4">
        <w:rPr>
          <w:sz w:val="28"/>
          <w:szCs w:val="28"/>
        </w:rPr>
        <w:t xml:space="preserve">    «____» _________________ 20___г</w:t>
      </w:r>
      <w:r>
        <w:rPr>
          <w:sz w:val="28"/>
          <w:szCs w:val="28"/>
        </w:rPr>
        <w:t>ода</w:t>
      </w:r>
    </w:p>
    <w:p w:rsidR="005655DF" w:rsidRDefault="005655DF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655DF" w:rsidRDefault="005655DF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</w:p>
    <w:sectPr w:rsidR="005655DF" w:rsidSect="00F23BE8">
      <w:headerReference w:type="default" r:id="rId6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5DF" w:rsidRDefault="005655DF" w:rsidP="00FA548C">
      <w:r>
        <w:separator/>
      </w:r>
    </w:p>
  </w:endnote>
  <w:endnote w:type="continuationSeparator" w:id="0">
    <w:p w:rsidR="005655DF" w:rsidRDefault="005655DF" w:rsidP="00FA5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5DF" w:rsidRDefault="005655DF" w:rsidP="00FA548C">
      <w:r>
        <w:separator/>
      </w:r>
    </w:p>
  </w:footnote>
  <w:footnote w:type="continuationSeparator" w:id="0">
    <w:p w:rsidR="005655DF" w:rsidRDefault="005655DF" w:rsidP="00FA5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DF" w:rsidRDefault="005655DF">
    <w:pPr>
      <w:pStyle w:val="Header"/>
      <w:jc w:val="center"/>
    </w:pPr>
  </w:p>
  <w:p w:rsidR="005655DF" w:rsidRDefault="005655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6B6"/>
    <w:rsid w:val="000E21D4"/>
    <w:rsid w:val="00122401"/>
    <w:rsid w:val="001E7EDF"/>
    <w:rsid w:val="003579E5"/>
    <w:rsid w:val="004D244D"/>
    <w:rsid w:val="005655DF"/>
    <w:rsid w:val="005C36B6"/>
    <w:rsid w:val="006F0CFC"/>
    <w:rsid w:val="00770A3F"/>
    <w:rsid w:val="008269C8"/>
    <w:rsid w:val="0086044D"/>
    <w:rsid w:val="00973581"/>
    <w:rsid w:val="00AB085A"/>
    <w:rsid w:val="00AD717C"/>
    <w:rsid w:val="00B24029"/>
    <w:rsid w:val="00C5788E"/>
    <w:rsid w:val="00D5759E"/>
    <w:rsid w:val="00DB55A9"/>
    <w:rsid w:val="00DD3D6E"/>
    <w:rsid w:val="00F23BE8"/>
    <w:rsid w:val="00F831C5"/>
    <w:rsid w:val="00F91D98"/>
    <w:rsid w:val="00FA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BE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3BE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FA54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A548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A54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548C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A5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48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70A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374</Words>
  <Characters>2134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Andrey</cp:lastModifiedBy>
  <cp:revision>3</cp:revision>
  <cp:lastPrinted>2022-11-24T09:30:00Z</cp:lastPrinted>
  <dcterms:created xsi:type="dcterms:W3CDTF">2023-04-18T12:55:00Z</dcterms:created>
  <dcterms:modified xsi:type="dcterms:W3CDTF">2023-04-19T09:27:00Z</dcterms:modified>
</cp:coreProperties>
</file>